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ab95bf" w14:textId="8ab95b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9406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9406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89406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9406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9406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9406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94069">
            <w:rPr>
              <w:rStyle w:val="eSPISCCParagraphDefaultFont"/>
              <w:rFonts w:eastAsiaTheme="minorHAnsi"/>
            </w:rPr>
            <w:t>Rijeka</w:t>
          </w:r>
        </w:sdtContent>
      </w:sdt>
      <w:r w:rsidR="001349C2">
        <w:t xml:space="preserve"> </w:t>
      </w:r>
    </w:p>
    <w:p w:rsidR="00894069" w:rsidP="00610735" w:rsidRDefault="00894069">
      <w:pPr>
        <w:spacing w:after="0"/>
      </w:pPr>
    </w:p>
    <w:p w:rsidR="00894069" w:rsidP="00610735" w:rsidRDefault="00894069">
      <w:pPr>
        <w:spacing w:after="0"/>
      </w:pPr>
    </w:p>
    <w:p w:rsidR="00894069" w:rsidP="00610735" w:rsidRDefault="00894069">
      <w:pPr>
        <w:spacing w:after="0"/>
      </w:pPr>
    </w:p>
    <w:p w:rsidR="00894069" w:rsidP="00610735" w:rsidRDefault="00894069">
      <w:pPr>
        <w:spacing w:after="0"/>
      </w:pPr>
    </w:p>
    <w:p w:rsidR="00894069" w:rsidP="00610735" w:rsidRDefault="00894069">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94069" w:rsidR="00894069">
            <w:rPr>
              <w:rStyle w:val="eSPISCCParagraphDefaultFont"/>
              <w:rFonts w:eastAsiaTheme="minorHAnsi"/>
            </w:rPr>
            <w:t>Pp-486/2025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94069" w:rsidR="00894069">
            <w:rPr>
              <w:rStyle w:val="eSPISCCParagraphDefaultFont"/>
              <w:rFonts w:eastAsiaTheme="minorHAnsi"/>
            </w:rPr>
            <w:t>SPAGHO društvo s ograničenom odgovornošću za usluge i trgovinu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94069" w:rsidR="00894069">
            <w:rPr>
              <w:rStyle w:val="eSPISCCParagraphDefaultFont"/>
              <w:rFonts w:eastAsiaTheme="minorHAnsi"/>
            </w:rPr>
            <w:t>SPAGHO društvo s ograničenom odgovornošću za usluge i trgovinu,Kristina Bobanović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94069" w:rsidR="00894069">
            <w:rPr>
              <w:rStyle w:val="eSPISCCParagraphDefaultFont"/>
              <w:rFonts w:eastAsiaTheme="minorHAnsi"/>
            </w:rPr>
            <w:t>članka 127. stavka 1. točke 4., članka 127. stavka 2. točke 4.</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Pr>
        </w:sdtEndPr>
        <w:sdtContent>
          <w:r w:rsidRPr="00894069" w:rsidR="00894069">
            <w:rPr>
              <w:rStyle w:val="eSPISCCParagraphDefaultFont"/>
              <w:rFonts w:eastAsiaTheme="minorHAnsi"/>
            </w:rPr>
            <w:t>Zakon o državnom inspektoratu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894069" w:rsidP="00D7095E" w:rsidRDefault="00894069">
      <w:pPr>
        <w:keepNext/>
        <w:spacing w:after="0"/>
        <w:jc w:val="center"/>
        <w:rPr>
          <w:b/>
          <w:caps/>
          <w:spacing w:val="100"/>
        </w:rPr>
      </w:pPr>
    </w:p>
    <w:p w:rsidR="00894069" w:rsidP="00D7095E" w:rsidRDefault="00894069">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94069" w:rsidR="00894069">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94069" w:rsidR="00894069">
            <w:rPr>
              <w:rStyle w:val="eSPISCCParagraphDefaultFont"/>
              <w:rFonts w:eastAsiaTheme="minorHAnsi"/>
            </w:rPr>
            <w:t>SPAGHO društvo s ograničenom odgovornošću za usluge i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94069" w:rsidR="00894069">
            <w:rPr>
              <w:rStyle w:val="eSPISCCParagraphDefaultFont"/>
              <w:rFonts w:eastAsiaTheme="minorHAnsi"/>
            </w:rPr>
            <w:t>12.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94069" w:rsidR="00894069">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94069" w:rsidR="00894069">
            <w:rPr>
              <w:rStyle w:val="eSPISCCParagraphDefaultFont"/>
              <w:rFonts w:eastAsiaTheme="minorHAnsi"/>
            </w:rPr>
            <w:t>Užarska 3</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94069" w:rsidR="00894069">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94069" w:rsidR="00894069">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94069" w:rsidR="00894069">
            <w:rPr>
              <w:rStyle w:val="eSPISCCParagraphDefaultFont"/>
              <w:rFonts w:eastAsiaTheme="minorHAnsi"/>
            </w:rPr>
            <w:t>članka 127. stavka 1. točke 4., članka 127. stavka 2. točke 4.</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Pr>
        </w:sdtEndPr>
        <w:sdtContent>
          <w:r w:rsidRPr="00894069" w:rsidR="00894069">
            <w:rPr>
              <w:rStyle w:val="eSPISCCParagraphDefaultFont"/>
              <w:rFonts w:eastAsiaTheme="minorHAnsi"/>
            </w:rPr>
            <w:t>Zakon o državnom inspektoratu</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Ukoliko se okrivljena pravna osoba ne odazove pozivu, a njezina nazočnost i ispitivanje nisu potrebni i ne utječu na zakonito i pravilno donošenje presude, glavna </w:t>
      </w:r>
      <w:r w:rsidRPr="009E7DBB">
        <w:rPr>
          <w:rFonts w:eastAsia="Times New Roman" w:cs="Times New Roman"/>
          <w:lang w:eastAsia="hr-HR"/>
        </w:rPr>
        <w:lastRenderedPageBreak/>
        <w:t>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94069" w:rsidR="0089406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94069" w:rsidR="00894069">
            <w:rPr>
              <w:rStyle w:val="eSPISCCParagraphDefaultFont"/>
              <w:rFonts w:eastAsiaTheme="minorHAnsi"/>
            </w:rPr>
            <w:t>20. travnja 2026.</w:t>
          </w:r>
        </w:sdtContent>
      </w:sdt>
      <w:r w:rsidRPr="0041581F">
        <w:rPr>
          <w:rFonts w:eastAsia="Calibri" w:cs="Times New Roman"/>
        </w:rPr>
        <w:t xml:space="preserve"> </w:t>
      </w:r>
    </w:p>
    <w:p w:rsidR="00894069"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894069">
      <w:pPr>
        <w:keepNext/>
        <w:spacing w:after="0"/>
        <w:ind w:left="5329"/>
        <w:contextualSpacing/>
        <w:rPr>
          <w:rFonts w:cs="Times New Roman"/>
          <w:noProof/>
        </w:rPr>
      </w:pPr>
      <w:r>
        <w:rPr>
          <w:rFonts w:cs="Times New Roman"/>
          <w:noProof/>
        </w:rPr>
        <w:t>Sudska savjetnica</w:t>
      </w:r>
    </w:p>
    <w:p w:rsidR="0041581F" w:rsidP="0041581F" w:rsidRDefault="0089406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94069">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9406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94069" w:rsidR="00894069">
          <w:rPr>
            <w:rStyle w:val="eSPISCCParagraphDefaultFont"/>
          </w:rPr>
          <w:t>Pp-486/2025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069"/>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2099499"/>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Ivana Zajca 24a</izvorni_sadrzaj>
    <derivirana_varijabla naziv="DomainObject.UcesnikSudskeRadnje.Adresa.UlicaIKBR_1">Ivana Zajca 24a</derivirana_varijabla>
  </DomainObject.UcesnikSudskeRadnje.Adresa.UlicaIKBR>
  <DomainObject.UcesnikSudskeRadnje.Naziv>
    <izvorni_sadrzaj>SPAGHO društvo s ograničenom odgovornošću za usluge i trgovinu</izvorni_sadrzaj>
    <derivirana_varijabla naziv="DomainObject.UcesnikSudskeRadnje.Naziv_1">SPAGHO društvo s ograničenom odgovornošću za usluge i trgovinu</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lipnja 2026.</izvorni_sadrzaj>
    <derivirana_varijabla naziv="DomainObject.UcesnikSudskeRadnje.SudskaRadnja.PlaniraniZavrsetakDatum_1">12. lipnja 2026.</derivirana_varijabla>
  </DomainObject.UcesnikSudskeRadnje.SudskaRadnja.PlaniraniZavrsetakDatum>
  <DomainObject.UcesnikSudskeRadnje.SudskaRadnja.PlaniraniPocetakDatum>
    <izvorni_sadrzaj>12. lipnja 2026.</izvorni_sadrzaj>
    <derivirana_varijabla naziv="DomainObject.UcesnikSudskeRadnje.SudskaRadnja.PlaniraniPocetakDatum_1">12.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2025.</izvorni_sadrzaj>
    <derivirana_varijabla naziv="DomainObject.Predmet.DatumOsnivanja_1">5.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veljače 1978.</izvorni_sadrzaj>
    <derivirana_varijabla naziv="DomainObject.Predmet.OkrivljenikFizickaOsoba.DatumRodjenja_1">13. veljače 1978.</derivirana_varijabla>
  </DomainObject.Predmet.OkrivljenikFizickaOsoba.DatumRodjenja>
  <DomainObject.Predmet.OkrivljenikFizickaOsoba.DatumRodjenjaFormated>
    <izvorni_sadrzaj>13.2.1978.</izvorni_sadrzaj>
    <derivirana_varijabla naziv="DomainObject.Predmet.OkrivljenikFizickaOsoba.DatumRodjenjaFormated_1">13.2.1978.</derivirana_varijabla>
  </DomainObject.Predmet.OkrivljenikFizickaOsoba.DatumRodjenjaFormated>
  <DomainObject.Predmet.OkrivljenikFizickaOsoba.Ime>
    <izvorni_sadrzaj>Kristina</izvorni_sadrzaj>
    <derivirana_varijabla naziv="DomainObject.Predmet.OkrivljenikFizickaOsoba.Ime_1">Kristina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Kristina Bobanović</izvorni_sadrzaj>
    <derivirana_varijabla naziv="DomainObject.Predmet.OkrivljenikFizickaOsoba.Naziv_1">Kristina Bobanović</derivirana_varijabla>
  </DomainObject.Predmet.OkrivljenikFizickaOsoba.Naziv>
  <DomainObject.Predmet.OkrivljenikFizickaOsoba.Prezime>
    <izvorni_sadrzaj>Bobanović</izvorni_sadrzaj>
    <derivirana_varijabla naziv="DomainObject.Predmet.OkrivljenikFizickaOsoba.Prezime_1">Bobanović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80195096945</izvorni_sadrzaj>
    <derivirana_varijabla naziv="DomainObject.Predmet.OkrivljenikFizickaOsoba.Oib_1">80195096945</derivirana_varijabla>
  </DomainObject.Predmet.OkrivljenikFizickaOsoba.Oib>
  <DomainObject.Predmet.Opis>
    <izvorni_sadrzaj>16.04.2026. vraćeno roč. u ref.uručeni pozivi okr.odg.osobi i tužitelju a za okr.pravnu osobu nije se vratila povratnica</izvorni_sadrzaj>
    <derivirana_varijabla naziv="DomainObject.Predmet.Opis_1">16.04.2026. vraćeno roč. u ref.uručeni pozivi okr.odg.osobi i tužitelju a za okr.pravnu osobu nije se vratila povratnica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Pp-486/2025</izvorni_sadrzaj>
    <derivirana_varijabla naziv="DomainObject.Predmet.OznakaBroj_1">Pp-486/2025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SPAGHO društvo s ograničenom odgovornošću za usluge i trgovinu; Kristina Bobanović</izvorni_sadrzaj>
    <derivirana_varijabla naziv="DomainObject.Predmet.ProtustrankaFormated_1">  SPAGHO društvo s ograničenom odgovornošću za usluge i trgovinu; Kristina Bobanović</derivirana_varijabla>
  </DomainObject.Predmet.ProtustrankaFormated>
  <DomainObject.Predmet.ProtustrankaFormatedOIB>
    <izvorni_sadrzaj>  SPAGHO društvo s ograničenom odgovornošću za usluge i trgovinu, OIB 12535054442; Kristina Bobanović, OIB 80195096945</izvorni_sadrzaj>
    <derivirana_varijabla naziv="DomainObject.Predmet.ProtustrankaFormatedOIB_1">  SPAGHO društvo s ograničenom odgovornošću za usluge i trgovinu, OIB 12535054442; Kristina Bobanović, OIB 80195096945</derivirana_varijabla>
  </DomainObject.Predmet.ProtustrankaFormatedOIB>
  <DomainObject.Predmet.ProtustrankaFormatedWithAdress>
    <izvorni_sadrzaj> SPAGHO društvo s ograničenom odgovornošću za usluge i trgovinu, Ivana Zajca 24a, 51000 Rijeka; Kristina Bobanović, Nova Cesta 19a, 51410 Opatija</izvorni_sadrzaj>
    <derivirana_varijabla naziv="DomainObject.Predmet.ProtustrankaFormatedWithAdress_1"> SPAGHO društvo s ograničenom odgovornošću za usluge i trgovinu, Ivana Zajca 24a, 51000 Rijeka; Kristina Bobanović, Nova Cesta 19a, 51410 Opatija</derivirana_varijabla>
  </DomainObject.Predmet.ProtustrankaFormatedWithAdress>
  <DomainObject.Predmet.ProtustrankaFormatedWithAdressOIB>
    <izvorni_sadrzaj> SPAGHO društvo s ograničenom odgovornošću za usluge i trgovinu, OIB 12535054442, Ivana Zajca 24a, 51000 Rijeka; Kristina Bobanović, OIB 80195096945, Nova Cesta 19a, 51410 Opatija</izvorni_sadrzaj>
    <derivirana_varijabla naziv="DomainObject.Predmet.ProtustrankaFormatedWithAdressOIB_1"> SPAGHO društvo s ograničenom odgovornošću za usluge i trgovinu, OIB 12535054442, Ivana Zajca 24a, 51000 Rijeka; Kristina Bobanović, OIB 80195096945, Nova Cesta 19a, 51410 Opatija</derivirana_varijabla>
  </DomainObject.Predmet.ProtustrankaFormatedWithAdressOIB>
  <DomainObject.Predmet.ProtustrankaWithAdress>
    <izvorni_sadrzaj>SPAGHO društvo s ograničenom odgovornošću za usluge i trgovinu Ivana Zajca 24a, 51000 Rijeka, Kristina Bobanović Nova Cesta 19a, 51410 Opatija</izvorni_sadrzaj>
    <derivirana_varijabla naziv="DomainObject.Predmet.ProtustrankaWithAdress_1">SPAGHO društvo s ograničenom odgovornošću za usluge i trgovinu Ivana Zajca 24a, 51000 Rijeka, Kristina Bobanović Nova Cesta 19a, 51410 Opatija</derivirana_varijabla>
  </DomainObject.Predmet.ProtustrankaWithAdress>
  <DomainObject.Predmet.ProtustrankaWithAdressOIB>
    <izvorni_sadrzaj>SPAGHO društvo s ograničenom odgovornošću za usluge i trgovinu, OIB 12535054442, Ivana Zajca 24a, 51000 Rijeka, Kristina Bobanović, OIB 80195096945, Nova Cesta 19a, 51410 Opatija</izvorni_sadrzaj>
    <derivirana_varijabla naziv="DomainObject.Predmet.ProtustrankaWithAdressOIB_1">SPAGHO društvo s ograničenom odgovornošću za usluge i trgovinu, OIB 12535054442, Ivana Zajca 24a, 51000 Rijeka, Kristina Bobanović, OIB 80195096945, Nova Cesta 19a, 51410 Opatija</derivirana_varijabla>
  </DomainObject.Predmet.ProtustrankaWithAdressOIB>
  <DomainObject.Predmet.ProtustrankaNazivFormated>
    <izvorni_sadrzaj>SPAGHO društvo s ograničenom odgovornošću za usluge i trgovinu,Kristina Bobanović</izvorni_sadrzaj>
    <derivirana_varijabla naziv="DomainObject.Predmet.ProtustrankaNazivFormated_1">SPAGHO društvo s ograničenom odgovornošću za usluge i trgovinu,Kristina Bobanović</derivirana_varijabla>
    <derivirana_varijabla naziv="Padez">SPAGHO društvo s ograničenom odgovornošću za usluge i trgovinu,Kristina Bobanović</derivirana_varijabla>
  </DomainObject.Predmet.ProtustrankaNazivFormated>
  <DomainObject.Predmet.ProtustrankaNazivFormatedOIB>
    <izvorni_sadrzaj>SPAGHO društvo s ograničenom odgovornošću za usluge i trgovinu, OIB 12535054442,Kristina Bobanović, OIB 80195096945</izvorni_sadrzaj>
    <derivirana_varijabla naziv="DomainObject.Predmet.ProtustrankaNazivFormatedOIB_1">SPAGHO društvo s ograničenom odgovornošću za usluge i trgovinu, OIB 12535054442,Kristina Bobanović, OIB 80195096945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Osječka 50, 51000 Rijeka</izvorni_sadrzaj>
    <derivirana_varijabla naziv="DomainObject.Predmet.StrankaFormatedWithAdress_1"> Državni inspektorat - Područni ured Rijeka, Osječka 50, 51000 Rijeka</derivirana_varijabla>
  </DomainObject.Predmet.StrankaFormatedWithAdress>
  <DomainObject.Predmet.StrankaFormatedWithAdressOIB>
    <izvorni_sadrzaj> Državni inspektorat - Područni ured Rijeka, Osječka 50, 51000 Rijeka</izvorni_sadrzaj>
    <derivirana_varijabla naziv="DomainObject.Predmet.StrankaFormatedWithAdressOIB_1"> Državni inspektorat - Područni ured Rijeka, Osječka 50, 51000 Rijeka</derivirana_varijabla>
  </DomainObject.Predmet.StrankaFormatedWithAdressOIB>
  <DomainObject.Predmet.StrankaWithAdress>
    <izvorni_sadrzaj>Državni inspektorat - Područni ured Rijeka Osječka 50,51000 Rijeka</izvorni_sadrzaj>
    <derivirana_varijabla naziv="DomainObject.Predmet.StrankaWithAdress_1">Državni inspektorat - Područni ured Rijeka Osječka 50,51000 Rijeka</derivirana_varijabla>
  </DomainObject.Predmet.StrankaWithAdress>
  <DomainObject.Predmet.StrankaWithAdressOIB>
    <izvorni_sadrzaj>Državni inspektorat - Područni ured Rijeka, Osječka 50,51000 Rijeka</izvorni_sadrzaj>
    <derivirana_varijabla naziv="DomainObject.Predmet.StrankaWithAdressOIB_1">Državni inspektorat - Područni ured Rijeka, Osječka 50,51000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erivirana_varijabla naziv="Padez">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Osječka 50, 51000 Rijeka</item>
    </izvorni_sadrzaj>
    <derivirana_varijabla naziv="DomainObject.Predmet.StrankaListFormatedWithAdress_1">
      <item>Državni inspektorat - Područni ured Rijeka, Osječka 50, 51000 Rijeka</item>
    </derivirana_varijabla>
  </DomainObject.Predmet.StrankaListFormatedWithAdress>
  <DomainObject.Predmet.StrankaListFormatedWithAdressOIB>
    <izvorni_sadrzaj>
      <item>Državni inspektorat - Područni ured Rijeka, Osječka 50, 51000 Rijeka</item>
    </izvorni_sadrzaj>
    <derivirana_varijabla naziv="DomainObject.Predmet.StrankaListFormatedWithAdressOIB_1">
      <item>Državni inspektorat - Područni ured Rijeka, Osječka 50,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SPAGHO društvo s ograničenom odgovornošću za usluge i trgovinu</item>
      <item>Kristina Bobanović</item>
    </izvorni_sadrzaj>
    <derivirana_varijabla naziv="DomainObject.Predmet.ProtuStrankaListFormated_1">
      <item>SPAGHO društvo s ograničenom odgovornošću za usluge i trgovinu</item>
      <item>Kristina Bobanović</item>
    </derivirana_varijabla>
  </DomainObject.Predmet.ProtuStrankaListFormated>
  <DomainObject.Predmet.ProtuStrankaListFormatedOIB>
    <izvorni_sadrzaj>
      <item>SPAGHO društvo s ograničenom odgovornošću za usluge i trgovinu, OIB 12535054442</item>
      <item>Kristina Bobanović, OIB 80195096945</item>
    </izvorni_sadrzaj>
    <derivirana_varijabla naziv="DomainObject.Predmet.ProtuStrankaListFormatedOIB_1">
      <item>SPAGHO društvo s ograničenom odgovornošću za usluge i trgovinu, OIB 12535054442</item>
      <item>Kristina Bobanović, OIB 80195096945</item>
    </derivirana_varijabla>
  </DomainObject.Predmet.ProtuStrankaListFormatedOIB>
  <DomainObject.Predmet.ProtuStrankaListFormatedWithAdress>
    <izvorni_sadrzaj>
      <item>SPAGHO društvo s ograničenom odgovornošću za usluge i trgovinu, Ivana Zajca 24a, 51000 Rijeka</item>
      <item>Kristina Bobanović, Nova Cesta 19a, 51410 Opatija</item>
    </izvorni_sadrzaj>
    <derivirana_varijabla naziv="DomainObject.Predmet.ProtuStrankaListFormatedWithAdress_1">
      <item>SPAGHO društvo s ograničenom odgovornošću za usluge i trgovinu, Ivana Zajca 24a, 51000 Rijeka</item>
      <item>Kristina Bobanović, Nova Cesta 19a, 51410 Opatija</item>
    </derivirana_varijabla>
  </DomainObject.Predmet.ProtuStrankaListFormatedWithAdress>
  <DomainObject.Predmet.ProtuStrankaListFormatedWithAdressOIB>
    <izvorni_sadrzaj>
      <item>SPAGHO društvo s ograničenom odgovornošću za usluge i trgovinu, OIB 12535054442, Ivana Zajca 24a, 51000 Rijeka</item>
      <item>Kristina Bobanović, OIB 80195096945, Nova Cesta 19a, 51410 Opatija</item>
    </izvorni_sadrzaj>
    <derivirana_varijabla naziv="DomainObject.Predmet.ProtuStrankaListFormatedWithAdressOIB_1">
      <item>SPAGHO društvo s ograničenom odgovornošću za usluge i trgovinu, OIB 12535054442, Ivana Zajca 24a, 51000 Rijeka</item>
      <item>Kristina Bobanović, OIB 80195096945, Nova Cesta 19a, 51410 Opatija</item>
    </derivirana_varijabla>
  </DomainObject.Predmet.ProtuStrankaListFormatedWithAdressOIB>
  <DomainObject.Predmet.ProtuStrankaListNazivFormated>
    <izvorni_sadrzaj>
      <item>SPAGHO društvo s ograničenom odgovornošću za usluge i trgovinu</item>
      <item>Kristina Bobanović</item>
    </izvorni_sadrzaj>
    <derivirana_varijabla naziv="DomainObject.Predmet.ProtuStrankaListNazivFormated_1">
      <item>SPAGHO društvo s ograničenom odgovornošću za usluge i trgovinu</item>
      <item>Kristina Bobanović</item>
    </derivirana_varijabla>
  </DomainObject.Predmet.ProtuStrankaListNazivFormated>
  <DomainObject.Predmet.ProtuStrankaListNazivFormatedOIB>
    <izvorni_sadrzaj>
      <item>SPAGHO društvo s ograničenom odgovornošću za usluge i trgovinu, OIB 12535054442</item>
      <item>Kristina Bobanović, OIB 80195096945</item>
    </izvorni_sadrzaj>
    <derivirana_varijabla naziv="DomainObject.Predmet.ProtuStrankaListNazivFormatedOIB_1">
      <item>SPAGHO društvo s ograničenom odgovornošću za usluge i trgovinu, OIB 12535054442</item>
      <item>Kristina Bobanović, OIB 80195096945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127, 127</izvorni_sadrzaj>
    <derivirana_varijabla naziv="DomainObject.Predmet.ClanakZakona_1">127, 127</derivirana_varijabla>
  </DomainObject.Predmet.ClanakZakona>
  <DomainObject.Predmet.ClanakZakonaFull>
    <izvorni_sadrzaj>članka 127. stavka 1. točke 4., članka 127. stavka 2. točke 4.</izvorni_sadrzaj>
    <derivirana_varijabla naziv="DomainObject.Predmet.ClanakZakonaFull_1">članka 127. stavka 1. točke 4., članka 127. stavka 2. točke 4.</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travnja 2026.</izvorni_sadrzaj>
    <derivirana_varijabla naziv="DomainObject.Datum_1">20. travnja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SPAGHO društvo s ograničenom odgovornošću za usluge i trgovinu i dr.</izvorni_sadrzaj>
    <derivirana_varijabla naziv="DomainObject.Predmet.ProtustrankaIDrugi_1">SPAGHO društvo s ograničenom odgovornošću za usluge i trgovinu i dr.</derivirana_varijabla>
  </DomainObject.Predmet.ProtustrankaIDrugi>
  <DomainObject.Predmet.StrankaIDrugiAdressOIB>
    <izvorni_sadrzaj>Državni inspektorat - Područni ured Rijeka, Osječka 50, 51000 Rijeka</izvorni_sadrzaj>
    <derivirana_varijabla naziv="DomainObject.Predmet.StrankaIDrugiAdressOIB_1">Državni inspektorat - Područni ured Rijeka, Osječka 50, 51000 Rijeka</derivirana_varijabla>
  </DomainObject.Predmet.StrankaIDrugiAdressOIB>
  <DomainObject.Predmet.ProtustrankaIDrugiAdressOIB>
    <izvorni_sadrzaj>SPAGHO društvo s ograničenom odgovornošću za usluge i trgovinu, OIB 12535054442, Ivana Zajca 24a, 51000 Rijeka i dr.</izvorni_sadrzaj>
    <derivirana_varijabla naziv="DomainObject.Predmet.ProtustrankaIDrugiAdressOIB_1">SPAGHO društvo s ograničenom odgovornošću za usluge i trgovinu, OIB 12535054442, Ivana Zajca 24a,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SPAGHO društvo s ograničenom odgovornošću za usluge i trgovinu</item>
      <item>Kristina Bobanović</item>
      <item>Državni inspektorat - Područni ured Rijeka</item>
    </izvorni_sadrzaj>
    <derivirana_varijabla naziv="DomainObject.Predmet.SudioniciListNaziv_1">
      <item>SPAGHO društvo s ograničenom odgovornošću za usluge i trgovinu</item>
      <item>Kristina Bobanović</item>
      <item>Državni inspektorat - Područni ured Rijeka</item>
    </derivirana_varijabla>
    <derivirana_varijabla naziv="OstaliSudionici">
      <item>SPAGHO društvo s ograničenom odgovornošću za usluge i trgovinu</item>
      <item>Kristina Bobanović</item>
      <item>Državni inspektorat - Područni ured Rijeka</item>
    </derivirana_varijabla>
  </DomainObject.Predmet.SudioniciListNaziv>
  <DomainObject.Predmet.SudioniciListAdressOIB>
    <izvorni_sadrzaj>
      <item>SPAGHO društvo s ograničenom odgovornošću za usluge i trgovinu, OIB 12535054442, Ivana Zajca 24a,51000 Rijeka</item>
      <item>Kristina Bobanović, OIB 80195096945, Nova Cesta 19a,51410 Opatija</item>
      <item>Državni inspektorat - Područni ured Rijeka, Osječka 50,51000 Rijeka</item>
    </izvorni_sadrzaj>
    <derivirana_varijabla naziv="DomainObject.Predmet.SudioniciListAdressOIB_1">
      <item>SPAGHO društvo s ograničenom odgovornošću za usluge i trgovinu, OIB 12535054442, Ivana Zajca 24a,51000 Rijeka</item>
      <item>Kristina Bobanović, OIB 80195096945, Nova Cesta 19a,51410 Opatija</item>
      <item>Državni inspektorat - Područni ured Rijeka, Osječka 50,51000 Rijeka</item>
    </derivirana_varijabla>
  </DomainObject.Predmet.SudioniciListAdressOIB>
  <DomainObject.UcesnikSudskeRadnje.NazivFormated>
    <izvorni_sadrzaj>SPAGHO društvo s ograničenom odgovornošću za usluge i trgovinu, OIB 12535054442, Ivana Zajca 24a,51000 Rijeka</izvorni_sadrzaj>
    <derivirana_varijabla naziv="DomainObject.UcesnikSudskeRadnje.NazivFormated_1">SPAGHO društvo s ograničenom odgovornošću za usluge i trgovinu, OIB 12535054442, Ivana Zajca 24a,51000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12535054442</item>
      <item>, OIB 80195096945</item>
      <item>, OIB null</item>
    </izvorni_sadrzaj>
    <derivirana_varijabla naziv="DomainObject.Predmet.SudioniciListNazivOIB_1">
      <item>, OIB 12535054442</item>
      <item>, OIB 80195096945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Osječka 50, 51000 Rijeka
2. Okrivljenik SPAGHO društvo s ograničenom odgovornošću za usluge i trgovinu, OIB 12535054442, Ivana Zajca 24a, 51000 Rijeka
3. Okrivljenik Kristina Bobanović, OIB 80195096945, Nova Cesta 19a, 51410 Opatija</izvorni_sadrzaj>
    <derivirana_varijabla naziv="DomainObject.UcesnikSudskeRadnje.SudskaRadnja.UcesniciObavijest_1">1. Tužitelj Državni inspektorat - Područni ured Rijeka, Osječka 50, 51000 Rijeka
2. Okrivljenik SPAGHO društvo s ograničenom odgovornošću za usluge i trgovinu, OIB 12535054442, Ivana Zajca 24a, 51000 Rijeka
3. Okrivljenik Kristina Bobanović, OIB 80195096945, Nova Cesta 19a, 51410 Opatija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veljače 2025.</izvorni_sadrzaj>
    <derivirana_varijabla naziv="DomainObject.Predmet.DatumPocetkaProcesa_1">5.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zvorni_sadrzaj>
    <derivirana_varijabla naziv="DomainObject.ZakonPravilnikList_1">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SPAGHO društvo s ograničenom odgovornošću za usluge i trgovinu, Ivana Zajca 24a, 51000 Rijeka, OIB: 12535054442</item>
      <item>Kristina Bobanović, Nova Cesta 19a, 51410 Opatija, OIB: 80195096945, rođen-a 13.02.1978., mjesto rođenja Rijeka (Rijeka)</item>
    </izvorni_sadrzaj>
    <derivirana_varijabla naziv="DomainObject.Predmet.OkrivljenikAdresaMjestoRodjenjaList_1">
      <item>SPAGHO društvo s ograničenom odgovornošću za usluge i trgovinu, Ivana Zajca 24a, 51000 Rijeka, OIB: 12535054442</item>
      <item>Kristina Bobanović, Nova Cesta 19a, 51410 Opatija, OIB: 80195096945, rođen-a 13.02.1978.,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SPAGHO društvo s ograničenom odgovornošću za usluge i trgovinu, MBS 040374044, Ivana Zajca 24a, 51000 Rijeka</izvorni_sadrzaj>
    <derivirana_varijabla naziv="DomainObject.Predmet.OkrivljenikPravnaNazivAdresaMbs_1">SPAGHO društvo s ograničenom odgovornošću za usluge i trgovinu, MBS 040374044, Ivana Zajca 24a, 51000 Rijeka</derivirana_varijabla>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D8C48F-B207-4A13-A42D-87CDD29F96C1}">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361</properties:Words>
  <properties:Characters>2070</properties:Characters>
  <properties:Lines>58</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2026-04-20T11:08:00Z</cp:lastPrinted>
  <dcterms:modified xmlns:xsi="http://www.w3.org/2001/XMLSchema-instance" xsi:type="dcterms:W3CDTF">2026-04-20T11:08:00Z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SPAGHO društvo s ograničenom odgovornošću za usluge i trgovinu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